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351C7" w14:textId="77777777" w:rsidR="000B3643" w:rsidRDefault="000B3643" w:rsidP="000B3643">
      <w:pPr>
        <w:pStyle w:val="NoSpacing"/>
      </w:pPr>
      <w:r>
        <w:rPr>
          <w:u w:val="single"/>
        </w:rPr>
        <w:t>Thomas PLAYFORD</w:t>
      </w:r>
      <w:r>
        <w:t xml:space="preserve">      (fl.1478)</w:t>
      </w:r>
    </w:p>
    <w:p w14:paraId="2DE515C3" w14:textId="77777777" w:rsidR="000B3643" w:rsidRDefault="000B3643" w:rsidP="000B3643">
      <w:pPr>
        <w:pStyle w:val="NoSpacing"/>
      </w:pPr>
      <w:r>
        <w:t>of Mildenhall, Suffolk.</w:t>
      </w:r>
    </w:p>
    <w:p w14:paraId="4880A4D8" w14:textId="77777777" w:rsidR="000B3643" w:rsidRDefault="000B3643" w:rsidP="000B3643">
      <w:pPr>
        <w:pStyle w:val="NoSpacing"/>
      </w:pPr>
    </w:p>
    <w:p w14:paraId="0A40C57E" w14:textId="77777777" w:rsidR="000B3643" w:rsidRDefault="000B3643" w:rsidP="000B3643">
      <w:pPr>
        <w:pStyle w:val="NoSpacing"/>
      </w:pPr>
    </w:p>
    <w:p w14:paraId="32EBE2BB" w14:textId="77777777" w:rsidR="00082156" w:rsidRDefault="00082156" w:rsidP="00082156">
      <w:pPr>
        <w:pStyle w:val="NoSpacing"/>
      </w:pPr>
      <w:r>
        <w:tab/>
        <w:t>1468</w:t>
      </w:r>
      <w:r>
        <w:tab/>
        <w:t>He and 7 others made a plaint of debt against Richard Brasyer of Norwich,</w:t>
      </w:r>
    </w:p>
    <w:p w14:paraId="39EE4161" w14:textId="1E65E984" w:rsidR="00082156" w:rsidRDefault="00082156" w:rsidP="00082156">
      <w:pPr>
        <w:pStyle w:val="NoSpacing"/>
      </w:pPr>
      <w:r>
        <w:tab/>
      </w:r>
      <w:r>
        <w:tab/>
        <w:t>brasier(q.v.).     ( https://waalt.uh.edu/index.php/CP40/826 )</w:t>
      </w:r>
    </w:p>
    <w:p w14:paraId="71E53023" w14:textId="77777777" w:rsidR="000B3643" w:rsidRDefault="000B3643" w:rsidP="000B3643">
      <w:pPr>
        <w:pStyle w:val="NoSpacing"/>
      </w:pPr>
      <w:r>
        <w:tab/>
        <w:t>1478</w:t>
      </w:r>
      <w:r>
        <w:tab/>
        <w:t>He and John Dobyn of Mildenhall(q.v.) granted 2 acres of land in</w:t>
      </w:r>
    </w:p>
    <w:p w14:paraId="0074A5DB" w14:textId="77777777" w:rsidR="000B3643" w:rsidRDefault="000B3643" w:rsidP="000B3643">
      <w:pPr>
        <w:pStyle w:val="NoSpacing"/>
      </w:pPr>
      <w:r>
        <w:tab/>
      </w:r>
      <w:r>
        <w:tab/>
      </w:r>
      <w:r w:rsidRPr="00F72ED5">
        <w:t>Cottonfield at Cotton Crowch and 1½</w:t>
      </w:r>
      <w:r>
        <w:t xml:space="preserve"> </w:t>
      </w:r>
      <w:r w:rsidRPr="00F72ED5">
        <w:t>a</w:t>
      </w:r>
      <w:r>
        <w:t>cres</w:t>
      </w:r>
      <w:r w:rsidRPr="00F72ED5">
        <w:t xml:space="preserve"> opposite Petrisburgh</w:t>
      </w:r>
      <w:r>
        <w:t xml:space="preserve"> to</w:t>
      </w:r>
    </w:p>
    <w:p w14:paraId="160B6ED8" w14:textId="77777777" w:rsidR="000B3643" w:rsidRDefault="000B3643" w:rsidP="000B3643">
      <w:pPr>
        <w:pStyle w:val="NoSpacing"/>
      </w:pPr>
      <w:r>
        <w:tab/>
      </w:r>
      <w:r>
        <w:tab/>
        <w:t>Robert Wyset of Mildenhall(q.v.).</w:t>
      </w:r>
    </w:p>
    <w:p w14:paraId="4FA8155B" w14:textId="77777777" w:rsidR="000B3643" w:rsidRDefault="000B3643" w:rsidP="000B3643">
      <w:pPr>
        <w:pStyle w:val="NoSpacing"/>
      </w:pPr>
      <w:r>
        <w:tab/>
      </w:r>
      <w:r>
        <w:tab/>
        <w:t>(</w:t>
      </w:r>
      <w:hyperlink r:id="rId6" w:history="1">
        <w:r w:rsidRPr="00E927B9">
          <w:rPr>
            <w:rStyle w:val="Hyperlink"/>
            <w:u w:val="single"/>
          </w:rPr>
          <w:t>www.nationalarchives.gov.uk</w:t>
        </w:r>
      </w:hyperlink>
      <w:r>
        <w:t xml:space="preserve">  ref.E18/452/2/2)</w:t>
      </w:r>
    </w:p>
    <w:p w14:paraId="7E4834EF" w14:textId="77777777" w:rsidR="000B3643" w:rsidRDefault="000B3643" w:rsidP="000B3643">
      <w:pPr>
        <w:pStyle w:val="NoSpacing"/>
      </w:pPr>
    </w:p>
    <w:p w14:paraId="3323BA7F" w14:textId="77777777" w:rsidR="000B3643" w:rsidRDefault="000B3643" w:rsidP="000B3643">
      <w:pPr>
        <w:pStyle w:val="NoSpacing"/>
      </w:pPr>
    </w:p>
    <w:p w14:paraId="7CB675C5" w14:textId="77777777" w:rsidR="00E47068" w:rsidRDefault="000B3643" w:rsidP="000B3643">
      <w:pPr>
        <w:pStyle w:val="NoSpacing"/>
      </w:pPr>
      <w:r>
        <w:t>16 November 2014</w:t>
      </w:r>
    </w:p>
    <w:p w14:paraId="3C571510" w14:textId="501A0160" w:rsidR="00082156" w:rsidRPr="00C009D8" w:rsidRDefault="00082156" w:rsidP="000B3643">
      <w:pPr>
        <w:pStyle w:val="NoSpacing"/>
      </w:pPr>
      <w:r>
        <w:t>20 June 2026</w:t>
      </w:r>
    </w:p>
    <w:sectPr w:rsidR="00082156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00841" w14:textId="77777777" w:rsidR="00053A7F" w:rsidRDefault="00053A7F" w:rsidP="00920DE3">
      <w:pPr>
        <w:spacing w:after="0" w:line="240" w:lineRule="auto"/>
      </w:pPr>
      <w:r>
        <w:separator/>
      </w:r>
    </w:p>
  </w:endnote>
  <w:endnote w:type="continuationSeparator" w:id="0">
    <w:p w14:paraId="4EA4F555" w14:textId="77777777" w:rsidR="00053A7F" w:rsidRDefault="00053A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D94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09D2" w14:textId="77777777" w:rsidR="00C009D8" w:rsidRPr="00C009D8" w:rsidRDefault="00C009D8">
    <w:pPr>
      <w:pStyle w:val="Footer"/>
    </w:pPr>
    <w:r>
      <w:t>Copyright I.S.Rogers 9 August 2013</w:t>
    </w:r>
  </w:p>
  <w:p w14:paraId="07EF9E5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DBB1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41BEE" w14:textId="77777777" w:rsidR="00053A7F" w:rsidRDefault="00053A7F" w:rsidP="00920DE3">
      <w:pPr>
        <w:spacing w:after="0" w:line="240" w:lineRule="auto"/>
      </w:pPr>
      <w:r>
        <w:separator/>
      </w:r>
    </w:p>
  </w:footnote>
  <w:footnote w:type="continuationSeparator" w:id="0">
    <w:p w14:paraId="07E16CFA" w14:textId="77777777" w:rsidR="00053A7F" w:rsidRDefault="00053A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80E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F1F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C484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643"/>
    <w:rsid w:val="00053A7F"/>
    <w:rsid w:val="00082156"/>
    <w:rsid w:val="000B3643"/>
    <w:rsid w:val="00120749"/>
    <w:rsid w:val="00624CAE"/>
    <w:rsid w:val="008F69B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D4C5"/>
  <w15:docId w15:val="{710F8F3F-E0CC-4CCB-B7CC-9BD7C2C1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3643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2014-11-16T19:40:00Z</dcterms:created>
  <dcterms:modified xsi:type="dcterms:W3CDTF">2026-06-20T11:04:00Z</dcterms:modified>
</cp:coreProperties>
</file>